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E03BE" w14:textId="31E9888F" w:rsidR="00BA00AB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POSKETH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d.1506)</w:t>
      </w:r>
    </w:p>
    <w:p w14:paraId="6728A5E5" w14:textId="065FA0CE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Larpool</w:t>
      </w:r>
      <w:proofErr w:type="spellEnd"/>
      <w:r>
        <w:rPr>
          <w:rFonts w:ascii="Times New Roman" w:hAnsi="Times New Roman" w:cs="Times New Roman"/>
          <w:sz w:val="24"/>
          <w:szCs w:val="24"/>
        </w:rPr>
        <w:t>, near Whitby.</w:t>
      </w:r>
    </w:p>
    <w:p w14:paraId="1DA8B16A" w14:textId="6BAAFA49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0A700" w14:textId="462374CE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44D974" w14:textId="0D32F2DD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769BC9FF" w14:textId="60270C58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51172C5" w14:textId="196CD180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ADDE7B" w14:textId="6F3D23B8" w:rsid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0409C" w14:textId="7185729A" w:rsidR="002D05B2" w:rsidRPr="002D05B2" w:rsidRDefault="002D05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2D05B2" w:rsidRPr="002D05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434E4" w14:textId="77777777" w:rsidR="002D05B2" w:rsidRDefault="002D05B2" w:rsidP="009139A6">
      <w:r>
        <w:separator/>
      </w:r>
    </w:p>
  </w:endnote>
  <w:endnote w:type="continuationSeparator" w:id="0">
    <w:p w14:paraId="5C3F49D4" w14:textId="77777777" w:rsidR="002D05B2" w:rsidRDefault="002D05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A42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2B3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8D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2758D" w14:textId="77777777" w:rsidR="002D05B2" w:rsidRDefault="002D05B2" w:rsidP="009139A6">
      <w:r>
        <w:separator/>
      </w:r>
    </w:p>
  </w:footnote>
  <w:footnote w:type="continuationSeparator" w:id="0">
    <w:p w14:paraId="44003B35" w14:textId="77777777" w:rsidR="002D05B2" w:rsidRDefault="002D05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28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B9D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D81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2"/>
    <w:rsid w:val="000666E0"/>
    <w:rsid w:val="002510B7"/>
    <w:rsid w:val="002D05B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D06B5"/>
  <w15:chartTrackingRefBased/>
  <w15:docId w15:val="{AEBB0B65-ABFC-4E20-9C65-E284DFF1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2021-04-10T08:21:00Z</dcterms:created>
  <dcterms:modified xsi:type="dcterms:W3CDTF">2021-04-10T08:23:00Z</dcterms:modified>
</cp:coreProperties>
</file>